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727696" w:rsidTr="00727696" w14:paraId="1A44C62C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696" w:rsidRDefault="00727696" w14:paraId="5D850DC0" w14:textId="1B15E965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7696" w:rsidRDefault="00727696" w14:paraId="546D788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727696" w:rsidRDefault="00727696" w14:paraId="06B4F37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727696" w:rsidRDefault="00727696" w14:paraId="66EBCBD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727696" w:rsidRDefault="00727696" w14:paraId="7EF864E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727696" w:rsidP="00727696" w:rsidRDefault="00727696" w14:paraId="5B73330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727696" w:rsidP="00727696" w:rsidRDefault="00727696" w14:paraId="6D7900A9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727696" w:rsidP="00727696" w:rsidRDefault="00727696" w14:paraId="561B35E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St-2635/2019</w:t>
      </w:r>
    </w:p>
    <w:p w:rsidR="00727696" w:rsidP="00727696" w:rsidRDefault="00727696" w14:paraId="6CF0998A" w14:textId="77777777">
      <w:pPr>
        <w:tabs>
          <w:tab w:val="left" w:pos="709"/>
        </w:tabs>
      </w:pPr>
      <w:r>
        <w:t xml:space="preserve"> </w:t>
      </w:r>
    </w:p>
    <w:p w:rsidR="00727696" w:rsidP="00727696" w:rsidRDefault="00727696" w14:paraId="653F382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727696" w:rsidP="00727696" w:rsidRDefault="00727696" w14:paraId="455ABF2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727696" w:rsidP="00727696" w:rsidRDefault="00727696" w14:paraId="456547B0" w14:textId="77777777">
      <w:pPr>
        <w:tabs>
          <w:tab w:val="left" w:pos="709"/>
        </w:tabs>
      </w:pPr>
    </w:p>
    <w:p w:rsidR="00727696" w:rsidP="00727696" w:rsidRDefault="00727696" w14:paraId="597C0E1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727696" w:rsidP="00727696" w:rsidRDefault="00727696" w14:paraId="073487EF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727696" w:rsidP="00727696" w:rsidRDefault="00727696" w14:paraId="054F8291" w14:textId="77777777">
      <w:pPr>
        <w:tabs>
          <w:tab w:val="left" w:pos="709"/>
        </w:tabs>
      </w:pPr>
    </w:p>
    <w:p w:rsidR="00727696" w:rsidP="00727696" w:rsidRDefault="00727696" w14:paraId="5650A4A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727696" w:rsidP="00727696" w:rsidRDefault="00727696" w14:paraId="6EC897E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727696" w:rsidP="00727696" w:rsidRDefault="00727696" w14:paraId="2078EDA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727696" w:rsidP="00727696" w:rsidRDefault="00727696" w14:paraId="5A4142D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727696" w:rsidP="00727696" w:rsidRDefault="00727696" w14:paraId="14ADBD33" w14:textId="77777777">
      <w:pPr>
        <w:tabs>
          <w:tab w:val="left" w:pos="709"/>
        </w:tabs>
      </w:pPr>
    </w:p>
    <w:p w:rsidR="00727696" w:rsidP="00727696" w:rsidRDefault="00727696" w14:paraId="683FFC81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727696" w:rsidP="00727696" w:rsidRDefault="00727696" w14:paraId="79C6DCCB" w14:textId="77777777">
      <w:pPr>
        <w:tabs>
          <w:tab w:val="left" w:pos="709"/>
        </w:tabs>
        <w:jc w:val="both"/>
      </w:pPr>
    </w:p>
    <w:p w:rsidR="00727696" w:rsidP="00727696" w:rsidRDefault="00727696" w14:paraId="5D114238" w14:textId="77777777">
      <w:pPr>
        <w:tabs>
          <w:tab w:val="left" w:pos="709"/>
        </w:tabs>
      </w:pPr>
      <w:r>
        <w:t xml:space="preserve"> </w:t>
      </w:r>
      <w:r>
        <w:tab/>
        <w:t>17. St-2635/2019</w:t>
      </w:r>
    </w:p>
    <w:p w:rsidR="00727696" w:rsidP="00727696" w:rsidRDefault="00727696" w14:paraId="7A263C86" w14:textId="77777777">
      <w:pPr>
        <w:tabs>
          <w:tab w:val="left" w:pos="709"/>
        </w:tabs>
      </w:pPr>
    </w:p>
    <w:p w:rsidR="00727696" w:rsidP="00727696" w:rsidRDefault="00727696" w14:paraId="27ECED3F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727696" w:rsidP="00727696" w:rsidRDefault="00727696" w14:paraId="47565A6F" w14:textId="77777777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="00727696" w:rsidP="00727696" w:rsidRDefault="00727696" w14:paraId="56D83847" w14:textId="77777777">
      <w:pPr>
        <w:tabs>
          <w:tab w:val="left" w:pos="709"/>
        </w:tabs>
        <w:ind w:firstLine="708"/>
        <w:jc w:val="both"/>
      </w:pPr>
    </w:p>
    <w:p w:rsidR="00727696" w:rsidP="00727696" w:rsidRDefault="00727696" w14:paraId="3FF3E179" w14:textId="77777777">
      <w:pPr>
        <w:tabs>
          <w:tab w:val="left" w:pos="709"/>
        </w:tabs>
        <w:jc w:val="both"/>
      </w:pPr>
      <w:r>
        <w:t xml:space="preserve">protiv </w:t>
      </w:r>
    </w:p>
    <w:p w:rsidR="00727696" w:rsidP="00727696" w:rsidRDefault="00727696" w14:paraId="0A1DA51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27696" w:rsidP="00727696" w:rsidRDefault="00727696" w14:paraId="2E533DCC" w14:textId="77777777">
      <w:pPr>
        <w:tabs>
          <w:tab w:val="left" w:pos="709"/>
        </w:tabs>
        <w:ind w:left="708"/>
        <w:jc w:val="both"/>
      </w:pPr>
      <w:r>
        <w:tab/>
        <w:t xml:space="preserve">BORES d.o.o., Karlovac, </w:t>
      </w:r>
      <w:proofErr w:type="spellStart"/>
      <w:r>
        <w:t>Mrežnička</w:t>
      </w:r>
      <w:proofErr w:type="spellEnd"/>
      <w:r>
        <w:t xml:space="preserve"> obala 4, OIB: 73878013600</w:t>
      </w:r>
    </w:p>
    <w:p w:rsidR="00727696" w:rsidP="00727696" w:rsidRDefault="00727696" w14:paraId="4A7677CD" w14:textId="77777777">
      <w:pPr>
        <w:tabs>
          <w:tab w:val="left" w:pos="709"/>
        </w:tabs>
        <w:ind w:left="708"/>
        <w:jc w:val="both"/>
      </w:pPr>
    </w:p>
    <w:p w:rsidR="00727696" w:rsidP="00727696" w:rsidRDefault="00727696" w14:paraId="3DDED242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727696" w:rsidP="00727696" w:rsidRDefault="00727696" w14:paraId="2834FF33" w14:textId="77777777">
      <w:pPr>
        <w:tabs>
          <w:tab w:val="left" w:pos="709"/>
        </w:tabs>
        <w:jc w:val="both"/>
      </w:pPr>
    </w:p>
    <w:p w:rsidR="00727696" w:rsidP="00727696" w:rsidRDefault="00727696" w14:paraId="142F1D7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727696" w:rsidP="00727696" w:rsidRDefault="00727696" w14:paraId="6E8A6B8B" w14:textId="77777777">
      <w:pPr>
        <w:tabs>
          <w:tab w:val="left" w:pos="709"/>
        </w:tabs>
      </w:pPr>
    </w:p>
    <w:p w:rsidR="00727696" w:rsidP="00727696" w:rsidRDefault="00727696" w14:paraId="4F4CA35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727696" w:rsidP="00727696" w:rsidRDefault="00727696" w14:paraId="4A2407F8" w14:textId="77777777">
      <w:pPr>
        <w:tabs>
          <w:tab w:val="left" w:pos="709"/>
        </w:tabs>
      </w:pPr>
    </w:p>
    <w:p w:rsidR="00727696" w:rsidP="00727696" w:rsidRDefault="00727696" w14:paraId="63527F1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727696" w:rsidP="00727696" w:rsidRDefault="00727696" w14:paraId="6EE3B3C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727696" w:rsidP="00727696" w:rsidRDefault="00727696" w14:paraId="3074F299" w14:textId="77777777">
      <w:pPr>
        <w:tabs>
          <w:tab w:val="left" w:pos="709"/>
        </w:tabs>
      </w:pPr>
    </w:p>
    <w:p w:rsidR="00727696" w:rsidP="00727696" w:rsidRDefault="00727696" w14:paraId="118BA37D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5370BF4" w14:textId="05370BF4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2769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276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769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769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769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769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2769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2769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2769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27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69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69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69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69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2769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76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769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714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2635</izvorni_sadrzaj>
    <derivirana_varijabla naziv="DomainObject.Predmet.Broj_1">2635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listopada 2019.</izvorni_sadrzaj>
    <derivirana_varijabla naziv="DomainObject.Predmet.DatumIzradeOptuznogAkta_1">24. listopada 2019.</derivirana_varijabla>
  </DomainObject.Predmet.DatumIzradeOptuznogAkta>
  <DomainObject.Predmet.DatumIzradeOptuznogAktaFormated>
    <izvorni_sadrzaj>24.10.2019.</izvorni_sadrzaj>
    <derivirana_varijabla naziv="DomainObject.Predmet.DatumIzradeOptuznogAktaFormated_1">24.10.2019.</derivirana_varijabla>
  </DomainObject.Predmet.DatumIzradeOptuznogAktaFormated>
  <DomainObject.Predmet.DatumOsnivanja>
    <izvorni_sadrzaj>24. listopada 2019.</izvorni_sadrzaj>
    <derivirana_varijabla naziv="DomainObject.Predmet.DatumOsnivanja_1">24.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listopada 2019.</izvorni_sadrzaj>
    <derivirana_varijabla naziv="DomainObject.Predmet.DatumPrimitkaOptuznogAkta_1">24.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St-2635/2019</izvorni_sadrzaj>
    <derivirana_varijabla naziv="DomainObject.Predmet.OznakaBroj_1">St-2635/2019</derivirana_varijabla>
  </DomainObject.Predmet.OznakaBroj>
  <DomainObject.Predmet.OznakaBrojOptuznogAkta>
    <izvorni_sadrzaj>04-06-19-4624</izvorni_sadrzaj>
    <derivirana_varijabla naziv="DomainObject.Predmet.OznakaBrojOptuznogAkta_1">04-06-19-4624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BORES d.o.o.</izvorni_sadrzaj>
    <derivirana_varijabla naziv="DomainObject.Predmet.ProtustrankaFormated_1">  BORES d.o.o.</derivirana_varijabla>
  </DomainObject.Predmet.ProtustrankaFormated>
  <DomainObject.Predmet.ProtustrankaFormatedOIB>
    <izvorni_sadrzaj>  BORES d.o.o., OIB 73878013600</izvorni_sadrzaj>
    <derivirana_varijabla naziv="DomainObject.Predmet.ProtustrankaFormatedOIB_1">  BORES d.o.o., OIB 73878013600</derivirana_varijabla>
  </DomainObject.Predmet.ProtustrankaFormatedOIB>
  <DomainObject.Predmet.ProtustrankaFormatedWithAdress>
    <izvorni_sadrzaj> BORES d.o.o., Mrežnička obala 4, 47000 Karlovac</izvorni_sadrzaj>
    <derivirana_varijabla naziv="DomainObject.Predmet.ProtustrankaFormatedWithAdress_1"> BORES d.o.o., Mrežnička obala 4, 47000 Karlovac</derivirana_varijabla>
  </DomainObject.Predmet.ProtustrankaFormatedWithAdress>
  <DomainObject.Predmet.ProtustrankaFormatedWithAdressOIB>
    <izvorni_sadrzaj> BORES d.o.o., OIB 73878013600, Mrežnička obala 4, 47000 Karlovac</izvorni_sadrzaj>
    <derivirana_varijabla naziv="DomainObject.Predmet.ProtustrankaFormatedWithAdressOIB_1"> BORES d.o.o., OIB 73878013600, Mrežnička obala 4, 47000 Karlovac</derivirana_varijabla>
  </DomainObject.Predmet.ProtustrankaFormatedWithAdressOIB>
  <DomainObject.Predmet.ProtustrankaWithAdress>
    <izvorni_sadrzaj>BORES d.o.o. Mrežnička obala 4, 47000 Karlovac</izvorni_sadrzaj>
    <derivirana_varijabla naziv="DomainObject.Predmet.ProtustrankaWithAdress_1">BORES d.o.o. Mrežnička obala 4, 47000 Karlovac</derivirana_varijabla>
  </DomainObject.Predmet.ProtustrankaWithAdress>
  <DomainObject.Predmet.ProtustrankaWithAdressOIB>
    <izvorni_sadrzaj>BORES d.o.o., OIB 73878013600, Mrežnička obala 4, 47000 Karlovac</izvorni_sadrzaj>
    <derivirana_varijabla naziv="DomainObject.Predmet.ProtustrankaWithAdressOIB_1">BORES d.o.o., OIB 73878013600, Mrežnička obala 4, 47000 Karlovac</derivirana_varijabla>
  </DomainObject.Predmet.ProtustrankaWithAdressOIB>
  <DomainObject.Predmet.ProtustrankaNazivFormated>
    <izvorni_sadrzaj>BORES d.o.o.</izvorni_sadrzaj>
    <derivirana_varijabla naziv="DomainObject.Predmet.ProtustrankaNazivFormated_1">BORES d.o.o.</derivirana_varijabla>
  </DomainObject.Predmet.ProtustrankaNazivFormated>
  <DomainObject.Predmet.ProtustrankaNazivFormatedOIB>
    <izvorni_sadrzaj>BORES d.o.o., OIB 73878013600</izvorni_sadrzaj>
    <derivirana_varijabla naziv="DomainObject.Predmet.ProtustrankaNazivFormatedOIB_1">BORES d.o.o., OIB 73878013600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BORES d.o.o.</item>
    </izvorni_sadrzaj>
    <derivirana_varijabla naziv="DomainObject.Predmet.ProtuStrankaListFormated_1">
      <item>BORES d.o.o.</item>
    </derivirana_varijabla>
  </DomainObject.Predmet.ProtuStrankaListFormated>
  <DomainObject.Predmet.ProtuStrankaListFormatedOIB>
    <izvorni_sadrzaj>
      <item>BORES d.o.o., OIB 73878013600</item>
    </izvorni_sadrzaj>
    <derivirana_varijabla naziv="DomainObject.Predmet.ProtuStrankaListFormatedOIB_1">
      <item>BORES d.o.o., OIB 73878013600</item>
    </derivirana_varijabla>
  </DomainObject.Predmet.ProtuStrankaListFormatedOIB>
  <DomainObject.Predmet.ProtuStrankaListFormatedWithAdress>
    <izvorni_sadrzaj>
      <item>BORES d.o.o., Mrežnička obala 4, 47000 Karlovac</item>
    </izvorni_sadrzaj>
    <derivirana_varijabla naziv="DomainObject.Predmet.ProtuStrankaListFormatedWithAdress_1">
      <item>BORES d.o.o., Mrežnička obala 4, 47000 Karlovac</item>
    </derivirana_varijabla>
  </DomainObject.Predmet.ProtuStrankaListFormatedWithAdress>
  <DomainObject.Predmet.ProtuStrankaListFormatedWithAdressOIB>
    <izvorni_sadrzaj>
      <item>BORES d.o.o., OIB 73878013600, Mrežnička obala 4, 47000 Karlovac</item>
    </izvorni_sadrzaj>
    <derivirana_varijabla naziv="DomainObject.Predmet.ProtuStrankaListFormatedWithAdressOIB_1">
      <item>BORES d.o.o., OIB 73878013600, Mrežnička obala 4, 47000 Karlovac</item>
    </derivirana_varijabla>
  </DomainObject.Predmet.ProtuStrankaListFormatedWithAdressOIB>
  <DomainObject.Predmet.ProtuStrankaListNazivFormated>
    <izvorni_sadrzaj>
      <item>BORES d.o.o.</item>
    </izvorni_sadrzaj>
    <derivirana_varijabla naziv="DomainObject.Predmet.ProtuStrankaListNazivFormated_1">
      <item>BORES d.o.o.</item>
    </derivirana_varijabla>
  </DomainObject.Predmet.ProtuStrankaListNazivFormated>
  <DomainObject.Predmet.ProtuStrankaListNazivFormatedOIB>
    <izvorni_sadrzaj>
      <item>BORES d.o.o., OIB 73878013600</item>
    </izvorni_sadrzaj>
    <derivirana_varijabla naziv="DomainObject.Predmet.ProtuStrankaListNazivFormatedOIB_1">
      <item>BORES d.o.o., OIB 73878013600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BORES d.o.o.</izvorni_sadrzaj>
    <derivirana_varijabla naziv="DomainObject.Predmet.ProtustrankaIDrugi_1">BORES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BORES d.o.o., OIB 73878013600, Mrežnička obala 4, 47000 Karlovac</izvorni_sadrzaj>
    <derivirana_varijabla naziv="DomainObject.Predmet.ProtustrankaIDrugiAdressOIB_1">BORES d.o.o., OIB 73878013600, Mrežnička obala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BORES d.o.o.</item>
      <item>Financijska agencija</item>
    </izvorni_sadrzaj>
    <derivirana_varijabla naziv="DomainObject.Predmet.SudioniciListNaziv_1">
      <item>BORES d.o.o.</item>
      <item>Financijska agencija</item>
    </derivirana_varijabla>
  </DomainObject.Predmet.SudioniciListNaziv>
  <DomainObject.Predmet.SudioniciListAdressOIB>
    <izvorni_sadrzaj>
      <item>BORES d.o.o., OIB 73878013600, Mrežnička obala 4,47000 Karlovac</item>
      <item>Financijska agencija, OIB 85821130368, UL.PAVLA VITEZOVIĆA 1,47000 Karlovac</item>
    </izvorni_sadrzaj>
    <derivirana_varijabla naziv="DomainObject.Predmet.SudioniciListAdressOIB_1">
      <item>BORES d.o.o., OIB 73878013600, Mrežnička obala 4,47000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73878013600</item>
      <item>, OIB 85821130368</item>
    </izvorni_sadrzaj>
    <derivirana_varijabla naziv="DomainObject.Predmet.SudioniciListNazivOIB_1">
      <item>, OIB 73878013600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listopada 2019.</izvorni_sadrzaj>
    <derivirana_varijabla naziv="DomainObject.Predmet.DatumPocetkaProcesa_1">24.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807</properties:Characters>
  <properties:Lines>45</properties:Lines>
  <properties:Paragraphs>24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